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FF2" w:rsidRDefault="001A0FF2" w:rsidP="001A0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BASSET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A0FF2" w:rsidRDefault="001A0FF2" w:rsidP="001A0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:rsidR="001A0FF2" w:rsidRDefault="001A0FF2" w:rsidP="001A0FF2">
      <w:pPr>
        <w:rPr>
          <w:rFonts w:ascii="Times New Roman" w:hAnsi="Times New Roman" w:cs="Times New Roman"/>
        </w:rPr>
      </w:pPr>
    </w:p>
    <w:p w:rsidR="001A0FF2" w:rsidRDefault="001A0FF2" w:rsidP="001A0FF2">
      <w:pPr>
        <w:rPr>
          <w:rFonts w:ascii="Times New Roman" w:hAnsi="Times New Roman" w:cs="Times New Roman"/>
        </w:rPr>
      </w:pPr>
    </w:p>
    <w:p w:rsidR="001A0FF2" w:rsidRDefault="001A0FF2" w:rsidP="001A0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Hill of London, Alderman(q.v.), Robert Forster(q.v.) and Robert</w:t>
      </w:r>
    </w:p>
    <w:p w:rsidR="001A0FF2" w:rsidRDefault="001A0FF2" w:rsidP="001A0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Worthyngton</w:t>
      </w:r>
      <w:proofErr w:type="spellEnd"/>
      <w:r>
        <w:rPr>
          <w:rFonts w:ascii="Times New Roman" w:hAnsi="Times New Roman" w:cs="Times New Roman"/>
        </w:rPr>
        <w:t>(q.v.) brought a plaint of forcible entry against him.</w:t>
      </w:r>
    </w:p>
    <w:p w:rsidR="001A0FF2" w:rsidRDefault="001A0FF2" w:rsidP="001A0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630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A0FF2" w:rsidRDefault="001A0FF2" w:rsidP="001A0FF2">
      <w:pPr>
        <w:rPr>
          <w:rFonts w:ascii="Times New Roman" w:hAnsi="Times New Roman" w:cs="Times New Roman"/>
        </w:rPr>
      </w:pPr>
    </w:p>
    <w:p w:rsidR="001A0FF2" w:rsidRDefault="001A0FF2" w:rsidP="001A0FF2">
      <w:pPr>
        <w:rPr>
          <w:rFonts w:ascii="Times New Roman" w:hAnsi="Times New Roman" w:cs="Times New Roman"/>
        </w:rPr>
      </w:pPr>
    </w:p>
    <w:p w:rsidR="001A0FF2" w:rsidRDefault="001A0FF2" w:rsidP="001A0F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January 2018</w:t>
      </w:r>
    </w:p>
    <w:p w:rsidR="006B2F86" w:rsidRPr="00E71FC3" w:rsidRDefault="001A0F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FF2" w:rsidRDefault="001A0FF2" w:rsidP="00E71FC3">
      <w:r>
        <w:separator/>
      </w:r>
    </w:p>
  </w:endnote>
  <w:endnote w:type="continuationSeparator" w:id="0">
    <w:p w:rsidR="001A0FF2" w:rsidRDefault="001A0FF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FF2" w:rsidRDefault="001A0FF2" w:rsidP="00E71FC3">
      <w:r>
        <w:separator/>
      </w:r>
    </w:p>
  </w:footnote>
  <w:footnote w:type="continuationSeparator" w:id="0">
    <w:p w:rsidR="001A0FF2" w:rsidRDefault="001A0FF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FF2"/>
    <w:rsid w:val="001A0FF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850010-2AA0-4E94-8D70-85543850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0FF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A0F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2018-02-01T17:32:00Z</dcterms:created>
  <dcterms:modified xsi:type="dcterms:W3CDTF">2018-02-01T17:33:00Z</dcterms:modified>
</cp:coreProperties>
</file>